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9AE0A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ALYNSON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6E468CC6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Coventry. </w:t>
      </w:r>
    </w:p>
    <w:p w14:paraId="23936B49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6987A3F6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13AA0969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Robert, cutler(q.v.).</w:t>
      </w:r>
    </w:p>
    <w:p w14:paraId="7D37A9FA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B80DBCC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797D043C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4C187DEA" w14:textId="77777777" w:rsidR="00EA5C28" w:rsidRDefault="00EA5C28" w:rsidP="00EA5C28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6ADEA288" w14:textId="38084E5C" w:rsidR="00BA00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2F404" w14:textId="77777777" w:rsidR="007A3385" w:rsidRPr="00EB3209" w:rsidRDefault="007A33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A3385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95544" w14:textId="77777777" w:rsidR="00EA5C28" w:rsidRDefault="00EA5C28" w:rsidP="009139A6">
      <w:r>
        <w:separator/>
      </w:r>
    </w:p>
  </w:endnote>
  <w:endnote w:type="continuationSeparator" w:id="0">
    <w:p w14:paraId="02307E64" w14:textId="77777777" w:rsidR="00EA5C28" w:rsidRDefault="00EA5C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51D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208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4F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E213B" w14:textId="77777777" w:rsidR="00EA5C28" w:rsidRDefault="00EA5C28" w:rsidP="009139A6">
      <w:r>
        <w:separator/>
      </w:r>
    </w:p>
  </w:footnote>
  <w:footnote w:type="continuationSeparator" w:id="0">
    <w:p w14:paraId="1198CCCB" w14:textId="77777777" w:rsidR="00EA5C28" w:rsidRDefault="00EA5C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35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BEA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FFA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C28"/>
    <w:rsid w:val="000666E0"/>
    <w:rsid w:val="002510B7"/>
    <w:rsid w:val="005C130B"/>
    <w:rsid w:val="007A3385"/>
    <w:rsid w:val="00826F5C"/>
    <w:rsid w:val="009139A6"/>
    <w:rsid w:val="009448BB"/>
    <w:rsid w:val="00A3176C"/>
    <w:rsid w:val="00AE65F8"/>
    <w:rsid w:val="00BA00AB"/>
    <w:rsid w:val="00CB4ED9"/>
    <w:rsid w:val="00EA5C2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8EA1D"/>
  <w15:chartTrackingRefBased/>
  <w15:docId w15:val="{7BDBA678-E8C7-4042-872C-D572310C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2022-04-12T15:23:00Z</dcterms:created>
  <dcterms:modified xsi:type="dcterms:W3CDTF">2022-04-12T15:24:00Z</dcterms:modified>
</cp:coreProperties>
</file>